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08DCC" w14:textId="6770D9B7" w:rsidR="00472F91" w:rsidRDefault="00472F91" w:rsidP="00472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18F">
        <w:rPr>
          <w:b/>
          <w:noProof/>
          <w:sz w:val="24"/>
        </w:rPr>
        <w:t>3GPP TSG-RAN WG4 Meeting #7</w:t>
      </w:r>
      <w:r w:rsidR="0065511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 xml:space="preserve">                                           R4-16</w:t>
      </w:r>
      <w:r w:rsidR="001D213B" w:rsidRPr="001D213B">
        <w:rPr>
          <w:b/>
          <w:i/>
          <w:noProof/>
          <w:sz w:val="28"/>
        </w:rPr>
        <w:t>3912</w:t>
      </w:r>
    </w:p>
    <w:p w14:paraId="526CAB77" w14:textId="04C9AA8C" w:rsidR="00472F91" w:rsidRDefault="001D213B" w:rsidP="00472F9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Nanjing, China, 23-27 May,</w:t>
      </w:r>
      <w:r w:rsidR="0065511A">
        <w:rPr>
          <w:rFonts w:ascii="Arial" w:hAnsi="Arial"/>
          <w:b/>
          <w:noProof/>
          <w:szCs w:val="20"/>
          <w:lang w:val="en-GB"/>
        </w:rPr>
        <w:t xml:space="preserve"> </w:t>
      </w:r>
      <w:r w:rsidR="00472F91" w:rsidRPr="009D0B0A">
        <w:rPr>
          <w:rFonts w:ascii="Arial" w:hAnsi="Arial"/>
          <w:b/>
          <w:noProof/>
          <w:szCs w:val="20"/>
          <w:lang w:val="en-GB"/>
        </w:rPr>
        <w:t xml:space="preserve">2016   </w:t>
      </w:r>
    </w:p>
    <w:p w14:paraId="2DFAE4B3" w14:textId="77777777" w:rsidR="00472F91" w:rsidRDefault="00472F91" w:rsidP="00472F91">
      <w:pPr>
        <w:pStyle w:val="BodyText"/>
        <w:rPr>
          <w:rFonts w:eastAsia="SimSun"/>
          <w:b/>
          <w:noProof/>
          <w:lang w:eastAsia="zh-CN"/>
        </w:rPr>
      </w:pPr>
    </w:p>
    <w:p w14:paraId="0D247328" w14:textId="77777777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4A628DFD" w14:textId="217C4D56" w:rsidR="00472F91" w:rsidRPr="002A2AFE" w:rsidRDefault="00472F91" w:rsidP="00472F91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D213B" w:rsidRPr="001D213B">
        <w:rPr>
          <w:sz w:val="22"/>
        </w:rPr>
        <w:t>Simulation results for 4Rx PMI test 1 Layer</w:t>
      </w:r>
    </w:p>
    <w:p w14:paraId="41EDEF30" w14:textId="70E61D43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C23D99">
        <w:t>6.6.4</w:t>
      </w:r>
    </w:p>
    <w:p w14:paraId="5FFDDAD4" w14:textId="77777777" w:rsidR="00472F91" w:rsidRPr="002A2AFE" w:rsidRDefault="00472F91" w:rsidP="00472F91">
      <w:pPr>
        <w:pStyle w:val="BodyText"/>
      </w:pPr>
      <w:r w:rsidRPr="005C2B50">
        <w:rPr>
          <w:b/>
        </w:rPr>
        <w:t>Document for:</w:t>
      </w:r>
      <w:r w:rsidRPr="005C2B50">
        <w:rPr>
          <w:b/>
        </w:rPr>
        <w:tab/>
      </w:r>
      <w:r w:rsidRPr="002A2AFE"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77802ACB" w14:textId="3BA553F9" w:rsidR="00067E91" w:rsidRPr="00067E91" w:rsidRDefault="0096655A" w:rsidP="00067E91">
      <w:pPr>
        <w:rPr>
          <w:rFonts w:cs="v5.0.0"/>
        </w:rPr>
      </w:pPr>
      <w:r>
        <w:rPr>
          <w:rFonts w:cs="v5.0.0"/>
        </w:rPr>
        <w:t xml:space="preserve">A new PMI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for TDD 8 x 4 has been discussed</w:t>
      </w:r>
      <w:r w:rsidR="00C23D99">
        <w:rPr>
          <w:rFonts w:cs="v5.0.0"/>
        </w:rPr>
        <w:t xml:space="preserve"> for some meetings</w:t>
      </w:r>
      <w:r>
        <w:rPr>
          <w:rFonts w:cs="v5.0.0"/>
        </w:rPr>
        <w:t>. Last meeting it was agree</w:t>
      </w:r>
      <w:r w:rsidR="00C23D99">
        <w:rPr>
          <w:rFonts w:cs="v5.0.0"/>
        </w:rPr>
        <w:t>d</w:t>
      </w:r>
      <w:r>
        <w:rPr>
          <w:rFonts w:cs="v5.0.0"/>
        </w:rPr>
        <w:t xml:space="preserve"> that the legacy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should be evaluated for rank 1. </w:t>
      </w:r>
    </w:p>
    <w:p w14:paraId="21DA6A02" w14:textId="77777777" w:rsidR="00472F91" w:rsidRDefault="00472F91" w:rsidP="0096655A">
      <w:pPr>
        <w:pStyle w:val="Heading1"/>
        <w:ind w:left="1304"/>
      </w:pPr>
      <w:r>
        <w:t>Evaluation of 8x4 PMI tests</w:t>
      </w:r>
    </w:p>
    <w:p w14:paraId="53218C8B" w14:textId="4D46A012" w:rsidR="00472F91" w:rsidRDefault="00472F91" w:rsidP="00472F91">
      <w:pPr>
        <w:pStyle w:val="Heading2"/>
      </w:pPr>
      <w:r>
        <w:t xml:space="preserve">Rank 1 and 2 </w:t>
      </w:r>
    </w:p>
    <w:p w14:paraId="48EE31E3" w14:textId="252E1909" w:rsidR="00B45F5A" w:rsidRDefault="00AD21EF" w:rsidP="00CA7477">
      <w:r>
        <w:t xml:space="preserve">Here the </w:t>
      </w:r>
      <w:proofErr w:type="spellStart"/>
      <w:r>
        <w:t>testcase</w:t>
      </w:r>
      <w:proofErr w:type="spellEnd"/>
      <w:r>
        <w:t xml:space="preserve"> discussed in </w:t>
      </w:r>
      <w:r w:rsidR="00A31843">
        <w:t xml:space="preserve">the way forward </w:t>
      </w:r>
      <w:r w:rsidR="0096655A">
        <w:t xml:space="preserve"> </w:t>
      </w:r>
    </w:p>
    <w:tbl>
      <w:tblPr>
        <w:tblW w:w="57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7"/>
        <w:gridCol w:w="1497"/>
        <w:gridCol w:w="1536"/>
        <w:gridCol w:w="1680"/>
      </w:tblGrid>
      <w:tr w:rsidR="00A31843" w:rsidRPr="00A31843" w14:paraId="6CDBF4DD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D9435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Parameter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B82A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Unit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032D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Test 1</w:t>
            </w:r>
          </w:p>
        </w:tc>
      </w:tr>
      <w:tr w:rsidR="00A31843" w:rsidRPr="00A31843" w14:paraId="33DDA20B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4DC57C" w14:textId="77777777" w:rsidR="009C5D3E" w:rsidRPr="00A31843" w:rsidRDefault="00A31843" w:rsidP="00A31843">
            <w:pPr>
              <w:rPr>
                <w:lang w:val="en-US"/>
              </w:rPr>
            </w:pPr>
            <w:bookmarkStart w:id="0" w:name="_GoBack"/>
            <w:bookmarkEnd w:id="0"/>
            <w:r w:rsidRPr="00A31843">
              <w:t>Bandwidth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9E01FC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MHz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BEF58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10</w:t>
            </w:r>
          </w:p>
        </w:tc>
      </w:tr>
      <w:tr w:rsidR="00A31843" w:rsidRPr="00A31843" w14:paraId="295D79BD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58B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Transmission mode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E1A5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05DF8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9</w:t>
            </w:r>
          </w:p>
        </w:tc>
      </w:tr>
      <w:tr w:rsidR="00A31843" w:rsidRPr="00A31843" w14:paraId="47BB8B1E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421E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Uplink downlink configuration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45C8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E6BD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1</w:t>
            </w:r>
          </w:p>
        </w:tc>
      </w:tr>
      <w:tr w:rsidR="00A31843" w:rsidRPr="00A31843" w14:paraId="661E1F4D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D4D55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 xml:space="preserve">Special </w:t>
            </w:r>
            <w:proofErr w:type="spellStart"/>
            <w:r w:rsidRPr="00A31843">
              <w:t>subframe</w:t>
            </w:r>
            <w:proofErr w:type="spellEnd"/>
            <w:r w:rsidRPr="00A31843">
              <w:t xml:space="preserve"> configuration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09437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E3CC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4</w:t>
            </w:r>
          </w:p>
        </w:tc>
      </w:tr>
      <w:tr w:rsidR="00A31843" w:rsidRPr="00A31843" w14:paraId="01BBC83F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A3B68C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Propagation channel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EF01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6CF33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EVA5</w:t>
            </w:r>
          </w:p>
        </w:tc>
      </w:tr>
      <w:tr w:rsidR="00A31843" w:rsidRPr="00A31843" w14:paraId="52255E9E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DDA00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Precoding granularity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A105E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PRB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6D09FF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50</w:t>
            </w:r>
          </w:p>
        </w:tc>
      </w:tr>
      <w:tr w:rsidR="00A31843" w:rsidRPr="00A31843" w14:paraId="3B1CB030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ABAB3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Antenna configuration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4325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B6FC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8 x 4</w:t>
            </w:r>
          </w:p>
        </w:tc>
      </w:tr>
      <w:tr w:rsidR="00A31843" w:rsidRPr="00A31843" w14:paraId="79BA3C64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FFB6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 xml:space="preserve">Correlation </w:t>
            </w:r>
            <w:proofErr w:type="spellStart"/>
            <w:r w:rsidRPr="00A31843">
              <w:t>modeling</w:t>
            </w:r>
            <w:proofErr w:type="spellEnd"/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D6435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A1667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High, Cross polarized</w:t>
            </w:r>
          </w:p>
        </w:tc>
      </w:tr>
      <w:tr w:rsidR="00A31843" w:rsidRPr="00A31843" w14:paraId="5A8356E9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BB36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Cell-specific reference signals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0E3F9F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ABA26F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Antenna ports 0,1</w:t>
            </w:r>
          </w:p>
        </w:tc>
      </w:tr>
      <w:tr w:rsidR="00A31843" w:rsidRPr="00A31843" w14:paraId="190A98D8" w14:textId="77777777" w:rsidTr="00A31843">
        <w:trPr>
          <w:trHeight w:val="51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AA19A2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CSI reference signals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A658C2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7DC86" w14:textId="77777777" w:rsidR="00A31843" w:rsidRPr="00A31843" w:rsidRDefault="00A31843" w:rsidP="00A31843">
            <w:pPr>
              <w:rPr>
                <w:lang w:val="en-US"/>
              </w:rPr>
            </w:pPr>
            <w:r w:rsidRPr="00A31843">
              <w:t>Antenna ports</w:t>
            </w:r>
          </w:p>
          <w:p w14:paraId="69C3D68C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15,…,22</w:t>
            </w:r>
          </w:p>
        </w:tc>
      </w:tr>
      <w:tr w:rsidR="00A31843" w:rsidRPr="00A31843" w14:paraId="6A611417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96641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Beamforming model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ACD74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F8A1B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Annex B.4.3</w:t>
            </w:r>
          </w:p>
        </w:tc>
      </w:tr>
      <w:tr w:rsidR="00A31843" w:rsidRPr="00A31843" w14:paraId="615E744D" w14:textId="77777777" w:rsidTr="00A31843">
        <w:trPr>
          <w:trHeight w:val="51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4CA720" w14:textId="77777777" w:rsidR="00A31843" w:rsidRPr="00A31843" w:rsidRDefault="00A31843" w:rsidP="00A31843">
            <w:pPr>
              <w:rPr>
                <w:lang w:val="en-US"/>
              </w:rPr>
            </w:pPr>
            <w:r w:rsidRPr="00A31843">
              <w:t xml:space="preserve">CSI-RS periodicity and </w:t>
            </w:r>
            <w:proofErr w:type="spellStart"/>
            <w:r w:rsidRPr="00A31843">
              <w:t>subframe</w:t>
            </w:r>
            <w:proofErr w:type="spellEnd"/>
            <w:r w:rsidRPr="00A31843">
              <w:t xml:space="preserve"> offset</w:t>
            </w:r>
          </w:p>
          <w:p w14:paraId="7CB43842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T</w:t>
            </w:r>
            <w:r w:rsidRPr="00A31843">
              <w:rPr>
                <w:vertAlign w:val="subscript"/>
              </w:rPr>
              <w:t>CSI-RS</w:t>
            </w:r>
            <w:r w:rsidRPr="00A31843">
              <w:t xml:space="preserve"> / ∆</w:t>
            </w:r>
            <w:r w:rsidRPr="00A31843">
              <w:rPr>
                <w:vertAlign w:val="subscript"/>
              </w:rPr>
              <w:t>CSI-RS</w:t>
            </w:r>
            <w:r w:rsidRPr="00A31843">
              <w:t xml:space="preserve"> 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DF40A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0FAB3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5/ 4</w:t>
            </w:r>
          </w:p>
        </w:tc>
      </w:tr>
      <w:tr w:rsidR="00A31843" w:rsidRPr="00A31843" w14:paraId="17AE94EA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A08E8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CSI-RS reference signal configuration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89BC9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14F95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0</w:t>
            </w:r>
          </w:p>
        </w:tc>
      </w:tr>
      <w:tr w:rsidR="00A31843" w:rsidRPr="00A31843" w14:paraId="77874C9F" w14:textId="77777777" w:rsidTr="00A31843">
        <w:trPr>
          <w:trHeight w:val="679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396B9" w14:textId="77777777" w:rsidR="009C5D3E" w:rsidRPr="00A31843" w:rsidRDefault="00A31843" w:rsidP="00A31843">
            <w:pPr>
              <w:rPr>
                <w:lang w:val="en-US"/>
              </w:rPr>
            </w:pPr>
            <w:proofErr w:type="spellStart"/>
            <w:r w:rsidRPr="00A31843">
              <w:lastRenderedPageBreak/>
              <w:t>CodeBookSubsetRestriction</w:t>
            </w:r>
            <w:proofErr w:type="spellEnd"/>
            <w:r w:rsidRPr="00A31843">
              <w:t xml:space="preserve"> bitmap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9F625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4D97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0x0000 0000 001F FFE0 0000 0000 FFFF</w:t>
            </w:r>
          </w:p>
        </w:tc>
      </w:tr>
      <w:tr w:rsidR="00A31843" w:rsidRPr="00A31843" w14:paraId="19710AE8" w14:textId="77777777" w:rsidTr="00A31843">
        <w:trPr>
          <w:trHeight w:val="249"/>
        </w:trPr>
        <w:tc>
          <w:tcPr>
            <w:tcW w:w="108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357E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 xml:space="preserve"> Downlink power allocation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A071EA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F09E8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dB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BD256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0</w:t>
            </w:r>
          </w:p>
        </w:tc>
      </w:tr>
      <w:tr w:rsidR="00A31843" w:rsidRPr="00A31843" w14:paraId="7DDB238B" w14:textId="77777777" w:rsidTr="00A31843">
        <w:trPr>
          <w:trHeight w:val="24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BC1BB5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FB5C9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6DC15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dB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F71B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0</w:t>
            </w:r>
          </w:p>
        </w:tc>
      </w:tr>
      <w:tr w:rsidR="00A31843" w:rsidRPr="00A31843" w14:paraId="1ACBED1F" w14:textId="77777777" w:rsidTr="00A31843">
        <w:trPr>
          <w:trHeight w:val="24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EF7B10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51007C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Pc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C6F90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dB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0AAF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-6</w:t>
            </w:r>
          </w:p>
        </w:tc>
      </w:tr>
      <w:tr w:rsidR="00A31843" w:rsidRPr="00A31843" w14:paraId="71BD4734" w14:textId="77777777" w:rsidTr="00A31843">
        <w:trPr>
          <w:trHeight w:val="24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C548FDC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1FBD57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sym w:font="Symbol" w:char="F073"/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FAB5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dB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C0DE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-3</w:t>
            </w:r>
          </w:p>
        </w:tc>
      </w:tr>
      <w:tr w:rsidR="00A31843" w:rsidRPr="00A31843" w14:paraId="65604BCF" w14:textId="77777777" w:rsidTr="00A31843">
        <w:trPr>
          <w:trHeight w:val="329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18743" w14:textId="77777777" w:rsidR="00A31843" w:rsidRPr="00A31843" w:rsidRDefault="00A31843" w:rsidP="00A31843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EC213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dB[</w:t>
            </w:r>
            <w:proofErr w:type="spellStart"/>
            <w:r w:rsidRPr="00A31843">
              <w:t>mW</w:t>
            </w:r>
            <w:proofErr w:type="spellEnd"/>
            <w:r w:rsidRPr="00A31843">
              <w:t>/15kHz]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8173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-98</w:t>
            </w:r>
          </w:p>
        </w:tc>
      </w:tr>
      <w:tr w:rsidR="00A31843" w:rsidRPr="00A31843" w14:paraId="3937E6C1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93D6F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Reporting mode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6A11E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1FD4E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PUSCH 3-1</w:t>
            </w:r>
          </w:p>
        </w:tc>
      </w:tr>
      <w:tr w:rsidR="00A31843" w:rsidRPr="00A31843" w14:paraId="2BDCC102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C5A7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Reporting interval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479E0F" w14:textId="77777777" w:rsidR="009C5D3E" w:rsidRPr="00A31843" w:rsidRDefault="00A31843" w:rsidP="00A31843">
            <w:pPr>
              <w:rPr>
                <w:lang w:val="en-US"/>
              </w:rPr>
            </w:pPr>
            <w:proofErr w:type="spellStart"/>
            <w:r w:rsidRPr="00A31843">
              <w:t>ms</w:t>
            </w:r>
            <w:proofErr w:type="spellEnd"/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8797F0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5</w:t>
            </w:r>
          </w:p>
        </w:tc>
      </w:tr>
      <w:tr w:rsidR="00A31843" w:rsidRPr="00A31843" w14:paraId="24FF20BC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5360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 xml:space="preserve"> PMI delay (Note 2)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559AC1" w14:textId="77777777" w:rsidR="009C5D3E" w:rsidRPr="00A31843" w:rsidRDefault="00A31843" w:rsidP="00A31843">
            <w:pPr>
              <w:rPr>
                <w:lang w:val="en-US"/>
              </w:rPr>
            </w:pPr>
            <w:proofErr w:type="spellStart"/>
            <w:r w:rsidRPr="00A31843">
              <w:t>ms</w:t>
            </w:r>
            <w:proofErr w:type="spellEnd"/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EC883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10</w:t>
            </w:r>
          </w:p>
        </w:tc>
      </w:tr>
      <w:tr w:rsidR="00A31843" w:rsidRPr="00A31843" w14:paraId="4FF72135" w14:textId="77777777" w:rsidTr="00A31843">
        <w:trPr>
          <w:trHeight w:val="771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7894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Measurement channel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AB02D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C59573" w14:textId="77777777" w:rsidR="00A31843" w:rsidRPr="00A31843" w:rsidRDefault="00A31843" w:rsidP="00A31843">
            <w:pPr>
              <w:rPr>
                <w:lang w:val="en-US"/>
              </w:rPr>
            </w:pPr>
            <w:r w:rsidRPr="00A31843">
              <w:rPr>
                <w:b/>
                <w:bCs/>
              </w:rPr>
              <w:t xml:space="preserve">R.45 TDD </w:t>
            </w:r>
            <w:r w:rsidRPr="00A31843">
              <w:rPr>
                <w:b/>
                <w:bCs/>
              </w:rPr>
              <w:br/>
              <w:t>(MCS 12)</w:t>
            </w:r>
          </w:p>
          <w:p w14:paraId="0203343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rPr>
                <w:b/>
                <w:bCs/>
              </w:rPr>
              <w:t>and MCS 19</w:t>
            </w:r>
          </w:p>
        </w:tc>
      </w:tr>
      <w:tr w:rsidR="00A31843" w:rsidRPr="00A31843" w14:paraId="057E2CB6" w14:textId="77777777" w:rsidTr="00A31843">
        <w:trPr>
          <w:trHeight w:val="17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C1D86E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OCNG Pattern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8CD33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5042E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OP.1 TDD</w:t>
            </w:r>
          </w:p>
        </w:tc>
      </w:tr>
      <w:tr w:rsidR="00A31843" w:rsidRPr="00A31843" w14:paraId="2DD0B008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5E6F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Max number of HARQ transmissions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B131C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18F08A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4</w:t>
            </w:r>
          </w:p>
        </w:tc>
      </w:tr>
      <w:tr w:rsidR="00A31843" w:rsidRPr="00A31843" w14:paraId="16C682DF" w14:textId="77777777" w:rsidTr="00A31843">
        <w:trPr>
          <w:trHeight w:val="340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FDEAD7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Redundancy version coding sequence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6FBF7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9D25F9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{0,1,2,3}/{0,0,1,2}</w:t>
            </w:r>
          </w:p>
        </w:tc>
      </w:tr>
      <w:tr w:rsidR="00A31843" w:rsidRPr="00A31843" w14:paraId="5FA26973" w14:textId="77777777" w:rsidTr="00A31843">
        <w:trPr>
          <w:trHeight w:val="329"/>
        </w:trPr>
        <w:tc>
          <w:tcPr>
            <w:tcW w:w="26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76E7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ACK/NACK feedback mode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4BF31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 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781FB" w14:textId="77777777" w:rsidR="009C5D3E" w:rsidRPr="00A31843" w:rsidRDefault="00A31843" w:rsidP="00A31843">
            <w:pPr>
              <w:rPr>
                <w:lang w:val="en-US"/>
              </w:rPr>
            </w:pPr>
            <w:r w:rsidRPr="00A31843">
              <w:t>Multiplexing</w:t>
            </w:r>
          </w:p>
        </w:tc>
      </w:tr>
    </w:tbl>
    <w:p w14:paraId="50935A83" w14:textId="77777777" w:rsidR="00A31843" w:rsidRDefault="00A31843" w:rsidP="00CA7477"/>
    <w:p w14:paraId="40043260" w14:textId="77777777" w:rsidR="00A31843" w:rsidRPr="00CA7477" w:rsidRDefault="00A31843" w:rsidP="00CA7477"/>
    <w:p w14:paraId="70E4E4D5" w14:textId="5672B55F" w:rsidR="008F370F" w:rsidRDefault="00AD21EF" w:rsidP="008E09C7">
      <w:pPr>
        <w:rPr>
          <w:rFonts w:cs="v5.0.0"/>
        </w:rPr>
      </w:pPr>
      <w:r>
        <w:rPr>
          <w:rFonts w:cs="v5.0.0"/>
        </w:rPr>
        <w:t>The simulation results</w:t>
      </w:r>
      <w:r w:rsidR="00F72146">
        <w:rPr>
          <w:rFonts w:cs="v5.0.0"/>
        </w:rPr>
        <w:t xml:space="preserve"> for 4</w:t>
      </w:r>
      <w:r w:rsidR="001D3D2E">
        <w:rPr>
          <w:rFonts w:cs="v5.0.0"/>
        </w:rPr>
        <w:t xml:space="preserve">Rx PMI tests with the same setup as in the </w:t>
      </w:r>
      <w:r>
        <w:rPr>
          <w:rFonts w:cs="v5.0.0"/>
        </w:rPr>
        <w:t xml:space="preserve">TDD </w:t>
      </w:r>
      <w:proofErr w:type="spellStart"/>
      <w:r w:rsidR="001D3D2E">
        <w:rPr>
          <w:rFonts w:cs="v5.0.0"/>
        </w:rPr>
        <w:t>testcase</w:t>
      </w:r>
      <w:proofErr w:type="spellEnd"/>
      <w:r w:rsidR="001D3D2E">
        <w:rPr>
          <w:rFonts w:cs="v5.0.0"/>
        </w:rPr>
        <w:t xml:space="preserve"> in section </w:t>
      </w:r>
      <w:r w:rsidR="001D3D2E" w:rsidRPr="00067E91">
        <w:rPr>
          <w:rFonts w:cs="v5.0.0"/>
        </w:rPr>
        <w:t>9.4.1.3.2</w:t>
      </w:r>
      <w:r w:rsidR="001D3D2E">
        <w:rPr>
          <w:rFonts w:cs="v5.0.0"/>
        </w:rPr>
        <w:t xml:space="preserve"> “</w:t>
      </w:r>
      <w:r w:rsidR="001D3D2E">
        <w:t>Minimum requirement PUSCH 3-1</w:t>
      </w:r>
      <w:r w:rsidR="001D3D2E">
        <w:rPr>
          <w:lang w:eastAsia="zh-CN"/>
        </w:rPr>
        <w:t xml:space="preserve"> </w:t>
      </w:r>
      <w:r w:rsidR="001D3D2E">
        <w:t xml:space="preserve">(CSI Reference Symbol)” are shown in </w:t>
      </w:r>
      <w:r w:rsidR="001D3D2E">
        <w:fldChar w:fldCharType="begin"/>
      </w:r>
      <w:r w:rsidR="001D3D2E">
        <w:instrText xml:space="preserve"> REF _Ref442188070 \h </w:instrText>
      </w:r>
      <w:r w:rsidR="001D3D2E">
        <w:fldChar w:fldCharType="separate"/>
      </w:r>
      <w:r w:rsidR="001D3D2E">
        <w:t xml:space="preserve">Figure </w:t>
      </w:r>
      <w:r w:rsidR="001D3D2E">
        <w:rPr>
          <w:noProof/>
        </w:rPr>
        <w:t>1</w:t>
      </w:r>
      <w:r w:rsidR="001D3D2E">
        <w:fldChar w:fldCharType="end"/>
      </w:r>
      <w:r w:rsidR="00DD6984">
        <w:t xml:space="preserve"> and the corresponding</w:t>
      </w:r>
      <w:r>
        <w:t xml:space="preserve"> ratio of throughput between follow PMI and random PMI,</w:t>
      </w:r>
      <w:r w:rsidR="00DD6984">
        <w:t xml:space="preserve"> </w:t>
      </w:r>
      <w:r w:rsidR="00DD6984" w:rsidRPr="00845F1E">
        <w:rPr>
          <w:rFonts w:ascii="Symbol" w:hAnsi="Symbol"/>
        </w:rPr>
        <w:t></w:t>
      </w:r>
      <w:r>
        <w:rPr>
          <w:rFonts w:ascii="Symbol" w:hAnsi="Symbol"/>
        </w:rPr>
        <w:t></w:t>
      </w:r>
      <w:r w:rsidR="00DD6984">
        <w:t xml:space="preserve"> is given in </w:t>
      </w:r>
      <w:r w:rsidR="00DD6984">
        <w:fldChar w:fldCharType="begin"/>
      </w:r>
      <w:r w:rsidR="00DD6984">
        <w:instrText xml:space="preserve"> REF _Ref442191453 \h </w:instrText>
      </w:r>
      <w:r w:rsidR="00DD6984">
        <w:fldChar w:fldCharType="separate"/>
      </w:r>
      <w:r w:rsidR="00DD6984">
        <w:t xml:space="preserve">Figure </w:t>
      </w:r>
      <w:r w:rsidR="00DD6984">
        <w:rPr>
          <w:noProof/>
        </w:rPr>
        <w:t>2</w:t>
      </w:r>
      <w:r w:rsidR="00DD6984">
        <w:fldChar w:fldCharType="end"/>
      </w:r>
      <w:r w:rsidR="00845F1E">
        <w:t xml:space="preserve">. This test is based on 1 Layer only, both for 2Rx and the studied 4Rx. </w:t>
      </w:r>
    </w:p>
    <w:p w14:paraId="2116528C" w14:textId="77777777" w:rsidR="00750765" w:rsidRDefault="00750765" w:rsidP="008E09C7">
      <w:pPr>
        <w:rPr>
          <w:rFonts w:cs="v5.0.0"/>
        </w:rPr>
      </w:pPr>
    </w:p>
    <w:p w14:paraId="0C8F95FE" w14:textId="39610CF6" w:rsidR="00D43BA6" w:rsidRDefault="00D6297B" w:rsidP="00D43BA6">
      <w:pPr>
        <w:keepNext/>
      </w:pPr>
      <w:r>
        <w:rPr>
          <w:rFonts w:cs="v5.0.0"/>
          <w:noProof/>
          <w:lang w:val="en-US"/>
        </w:rPr>
        <w:lastRenderedPageBreak/>
        <w:drawing>
          <wp:inline distT="0" distB="0" distL="0" distR="0" wp14:anchorId="2257D177" wp14:editId="034B9637">
            <wp:extent cx="4798800" cy="3600000"/>
            <wp:effectExtent l="0" t="0" r="1905" b="635"/>
            <wp:docPr id="7" name="Picture 7" descr="C:\Users\ecstpal\Documents\3GPP\RAN4#79\4Rx\Simulations\PMI_1Layer_MC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stpal\Documents\3GPP\RAN4#79\4Rx\Simulations\PMI_1Layer_MCS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181ED" w14:textId="3B2504AE" w:rsidR="00F72146" w:rsidRDefault="00D43BA6" w:rsidP="00D43BA6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The Throughput for MCS 12, rank 1 with follow PMI and random PMI respectively</w:t>
      </w:r>
    </w:p>
    <w:p w14:paraId="6CEC34B3" w14:textId="48B5F8A5" w:rsidR="00D43BA6" w:rsidRDefault="00D6297B" w:rsidP="00D43BA6">
      <w:pPr>
        <w:keepNext/>
      </w:pPr>
      <w:r>
        <w:rPr>
          <w:rFonts w:cs="v5.0.0"/>
          <w:noProof/>
          <w:lang w:val="en-US"/>
        </w:rPr>
        <w:drawing>
          <wp:inline distT="0" distB="0" distL="0" distR="0" wp14:anchorId="5594B596" wp14:editId="0810B30D">
            <wp:extent cx="4798800" cy="3600000"/>
            <wp:effectExtent l="0" t="0" r="1905" b="635"/>
            <wp:docPr id="8" name="Picture 8" descr="C:\Users\ecstpal\Documents\3GPP\RAN4#79\4Rx\Simulations\gamma for PMI_1Layer_MC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stpal\Documents\3GPP\RAN4#79\4Rx\Simulations\gamma for PMI_1Layer_MCS1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9F4A5" w14:textId="23020BBD" w:rsidR="00D43BA6" w:rsidRPr="00D43BA6" w:rsidRDefault="00D43BA6" w:rsidP="00D43BA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</w:t>
      </w:r>
      <w:r w:rsidRPr="00D43BA6">
        <w:rPr>
          <w:rFonts w:ascii="Symbol" w:hAnsi="Symbol"/>
        </w:rPr>
        <w:t></w:t>
      </w:r>
      <w:r>
        <w:t xml:space="preserve"> value (Throughput of follow PMI divided by throughput of random PMI) for rank 1 MCS 12.</w:t>
      </w:r>
    </w:p>
    <w:p w14:paraId="20AFEC76" w14:textId="77777777" w:rsidR="00D43BA6" w:rsidRDefault="00D43BA6" w:rsidP="00D43BA6"/>
    <w:p w14:paraId="1057E666" w14:textId="77777777" w:rsidR="00D43BA6" w:rsidRDefault="00D43BA6" w:rsidP="00D43BA6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3FB82B87" wp14:editId="5041F314">
            <wp:extent cx="4798800" cy="3600000"/>
            <wp:effectExtent l="0" t="0" r="1905" b="635"/>
            <wp:docPr id="3" name="Picture 3" descr="C:\Users\ecstpal\Documents\3GPP\RAN4#79\4Rx\Simulations\PMI_1Layer_MCS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stpal\Documents\3GPP\RAN4#79\4Rx\Simulations\PMI_1Layer_MCS1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30CE8" w14:textId="3F71CCC3" w:rsidR="00D43BA6" w:rsidRDefault="00D43BA6" w:rsidP="00D43BA6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throughput for MCS 19, rank 1 with follow PMI and random PMI respectively</w:t>
      </w:r>
    </w:p>
    <w:p w14:paraId="180F2337" w14:textId="47F1D9F3" w:rsidR="00D43BA6" w:rsidRDefault="00D43BA6" w:rsidP="00D43BA6">
      <w:pPr>
        <w:pStyle w:val="Caption"/>
      </w:pPr>
    </w:p>
    <w:p w14:paraId="6AE7F4C5" w14:textId="77777777" w:rsidR="00D43BA6" w:rsidRDefault="00D43BA6" w:rsidP="00D43BA6"/>
    <w:p w14:paraId="1665B50D" w14:textId="77777777" w:rsidR="00D43BA6" w:rsidRDefault="00D43BA6" w:rsidP="00D43BA6">
      <w:pPr>
        <w:keepNext/>
      </w:pPr>
      <w:r>
        <w:rPr>
          <w:noProof/>
          <w:lang w:val="en-US"/>
        </w:rPr>
        <w:drawing>
          <wp:inline distT="0" distB="0" distL="0" distR="0" wp14:anchorId="42888529" wp14:editId="69D896F3">
            <wp:extent cx="4798800" cy="3600000"/>
            <wp:effectExtent l="0" t="0" r="1905" b="635"/>
            <wp:docPr id="4" name="Picture 4" descr="C:\Users\ecstpal\Documents\3GPP\RAN4#79\4Rx\Simulations\gamma for PMI_1Layer_MCS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stpal\Documents\3GPP\RAN4#79\4Rx\Simulations\gamma for PMI_1Layer_MCS1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60760" w14:textId="48ADD036" w:rsidR="00D43BA6" w:rsidRPr="00D43BA6" w:rsidRDefault="00D43BA6" w:rsidP="00D43BA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The </w:t>
      </w:r>
      <w:r w:rsidRPr="00D43BA6">
        <w:rPr>
          <w:rFonts w:ascii="Symbol" w:hAnsi="Symbol"/>
        </w:rPr>
        <w:t></w:t>
      </w:r>
      <w:r>
        <w:t xml:space="preserve"> value (Throughput of follow PMI divided by throughput of random PMI) for rank 1 MCS 19.</w:t>
      </w:r>
    </w:p>
    <w:p w14:paraId="07972A5E" w14:textId="77777777" w:rsidR="00D43BA6" w:rsidRDefault="00D43BA6" w:rsidP="008E09C7">
      <w:pPr>
        <w:rPr>
          <w:rFonts w:cs="v5.0.0"/>
        </w:rPr>
      </w:pPr>
    </w:p>
    <w:p w14:paraId="1E20C234" w14:textId="77777777" w:rsidR="004166F5" w:rsidRDefault="004166F5" w:rsidP="004166F5">
      <w:r>
        <w:t xml:space="preserve">The PMI test for the 8x2 </w:t>
      </w:r>
      <w:proofErr w:type="spellStart"/>
      <w:r>
        <w:t>testcase</w:t>
      </w:r>
      <w:proofErr w:type="spellEnd"/>
      <w:r>
        <w:t xml:space="preserve"> is based on that</w:t>
      </w:r>
    </w:p>
    <w:p w14:paraId="69C71237" w14:textId="77777777" w:rsidR="004166F5" w:rsidRDefault="004166F5" w:rsidP="004166F5">
      <w:r>
        <w:lastRenderedPageBreak/>
        <w:t xml:space="preserve"> </w:t>
      </w:r>
      <w:r w:rsidRPr="00D95B2C">
        <w:rPr>
          <w:position w:val="-34"/>
        </w:rPr>
        <w:object w:dxaOrig="1719" w:dyaOrig="760" w14:anchorId="0AE21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37.45pt" o:ole="">
            <v:imagedata r:id="rId13" o:title=""/>
          </v:shape>
          <o:OLEObject Type="Embed" ProgID="Equation.3" ShapeID="_x0000_i1025" DrawAspect="Content" ObjectID="_1524621156" r:id="rId14"/>
        </w:object>
      </w:r>
      <w:r>
        <w:t xml:space="preserve"> </w:t>
      </w:r>
    </w:p>
    <w:p w14:paraId="1512B335" w14:textId="6F0C7769" w:rsidR="004166F5" w:rsidRDefault="004166F5" w:rsidP="004166F5">
      <w:proofErr w:type="gramStart"/>
      <w:r>
        <w:t>is</w:t>
      </w:r>
      <w:proofErr w:type="gramEnd"/>
      <w:r>
        <w:t xml:space="preserve"> higher than 3</w:t>
      </w:r>
      <w:r w:rsidR="003E3B36">
        <w:t xml:space="preserve"> at 70% of the max throughput.</w:t>
      </w:r>
    </w:p>
    <w:p w14:paraId="4F1972C6" w14:textId="79BB92AF" w:rsidR="00D43BA6" w:rsidRDefault="00D6297B" w:rsidP="004166F5">
      <w:r>
        <w:t xml:space="preserve">For MCS 12, the max throughput is 4.000Mbps, thus 70% of that is 2.8 Mbps. Then the SNR becomes slightly </w:t>
      </w:r>
      <w:r w:rsidR="003E29FC">
        <w:t>less than -4</w:t>
      </w:r>
      <w:r>
        <w:t xml:space="preserve"> dB, the throughput with random </w:t>
      </w:r>
      <w:proofErr w:type="spellStart"/>
      <w:r>
        <w:t>precoder</w:t>
      </w:r>
      <w:proofErr w:type="spellEnd"/>
      <w:r>
        <w:t xml:space="preserve"> becomes about 0.4Mbps and the </w:t>
      </w:r>
      <w:r w:rsidR="003E29FC">
        <w:t xml:space="preserve">corresponding </w:t>
      </w:r>
      <w:r w:rsidR="003E29FC" w:rsidRPr="003E29FC">
        <w:rPr>
          <w:rFonts w:ascii="Symbol" w:hAnsi="Symbol"/>
        </w:rPr>
        <w:t></w:t>
      </w:r>
      <w:r w:rsidR="003E29FC">
        <w:t>-value becomes slightly more than 7</w:t>
      </w:r>
      <w:r>
        <w:t xml:space="preserve">. </w:t>
      </w:r>
    </w:p>
    <w:p w14:paraId="1E54E787" w14:textId="4F6B62A9" w:rsidR="00D43BA6" w:rsidRDefault="00D6297B" w:rsidP="004166F5">
      <w:r>
        <w:t>For MCS 19</w:t>
      </w:r>
      <w:r w:rsidR="00D43BA6">
        <w:t xml:space="preserve">, the max throughput is 7.27 Mbps, thus 70% of that is 5.1 Mbps. </w:t>
      </w:r>
      <w:r>
        <w:t xml:space="preserve">Then the SNR becomes slightly more than 1 dB, the throughput with random </w:t>
      </w:r>
      <w:proofErr w:type="spellStart"/>
      <w:r>
        <w:t>precoder</w:t>
      </w:r>
      <w:proofErr w:type="spellEnd"/>
      <w:r>
        <w:t xml:space="preserve"> becomes about 0.4Mbps and the corresponding g-value becomes 12. </w:t>
      </w:r>
    </w:p>
    <w:p w14:paraId="3BFC824F" w14:textId="77777777" w:rsidR="00F85EEC" w:rsidRDefault="00F85EEC" w:rsidP="004166F5"/>
    <w:p w14:paraId="1364F262" w14:textId="12F33E94" w:rsidR="0096655A" w:rsidRPr="00184CF6" w:rsidRDefault="003E29FC" w:rsidP="004166F5">
      <w:pPr>
        <w:rPr>
          <w:rFonts w:cs="v5.0.0"/>
          <w:color w:val="000000" w:themeColor="text1"/>
        </w:rPr>
      </w:pPr>
      <w:r>
        <w:rPr>
          <w:rFonts w:cs="v5.0.0"/>
          <w:b/>
          <w:color w:val="000000" w:themeColor="text1"/>
        </w:rPr>
        <w:t>Observation 1</w:t>
      </w:r>
      <w:r w:rsidR="0096655A" w:rsidRPr="00C07A0A">
        <w:rPr>
          <w:rFonts w:cs="v5.0.0"/>
          <w:b/>
          <w:color w:val="000000" w:themeColor="text1"/>
        </w:rPr>
        <w:t>:</w:t>
      </w:r>
      <w:r w:rsidR="0096655A" w:rsidRPr="00184CF6">
        <w:rPr>
          <w:rFonts w:cs="v5.0.0"/>
          <w:color w:val="000000" w:themeColor="text1"/>
        </w:rPr>
        <w:t xml:space="preserve"> </w:t>
      </w:r>
      <w:r>
        <w:rPr>
          <w:rFonts w:cs="v5.0.0"/>
          <w:color w:val="000000" w:themeColor="text1"/>
        </w:rPr>
        <w:t xml:space="preserve">The throughput with the random </w:t>
      </w:r>
      <w:proofErr w:type="spellStart"/>
      <w:r>
        <w:rPr>
          <w:rFonts w:cs="v5.0.0"/>
          <w:color w:val="000000" w:themeColor="text1"/>
        </w:rPr>
        <w:t>precoder</w:t>
      </w:r>
      <w:proofErr w:type="spellEnd"/>
      <w:r>
        <w:rPr>
          <w:rFonts w:cs="v5.0.0"/>
          <w:color w:val="000000" w:themeColor="text1"/>
        </w:rPr>
        <w:t xml:space="preserve"> is low at the SNR when throughput is reaching 70% of max throughput with </w:t>
      </w:r>
      <w:r w:rsidR="00957D98">
        <w:rPr>
          <w:rFonts w:cs="v5.0.0"/>
          <w:color w:val="000000" w:themeColor="text1"/>
        </w:rPr>
        <w:t>the follow PMI. Thereby the gam</w:t>
      </w:r>
      <w:r>
        <w:rPr>
          <w:rFonts w:cs="v5.0.0"/>
          <w:color w:val="000000" w:themeColor="text1"/>
        </w:rPr>
        <w:t xml:space="preserve">ma </w:t>
      </w:r>
      <w:proofErr w:type="gramStart"/>
      <w:r>
        <w:rPr>
          <w:rFonts w:cs="v5.0.0"/>
          <w:color w:val="000000" w:themeColor="text1"/>
        </w:rPr>
        <w:t>values becomes</w:t>
      </w:r>
      <w:proofErr w:type="gramEnd"/>
      <w:r>
        <w:rPr>
          <w:rFonts w:cs="v5.0.0"/>
          <w:color w:val="000000" w:themeColor="text1"/>
        </w:rPr>
        <w:t xml:space="preserve"> large</w:t>
      </w:r>
      <w:r w:rsidR="00184CF6">
        <w:rPr>
          <w:rFonts w:cs="v5.0.0"/>
          <w:color w:val="000000" w:themeColor="text1"/>
        </w:rPr>
        <w:t>.</w:t>
      </w:r>
    </w:p>
    <w:p w14:paraId="715B4B12" w14:textId="76676027" w:rsidR="00472F91" w:rsidRDefault="00F85EEC" w:rsidP="00DF7E11">
      <w:r w:rsidRPr="00F85EEC">
        <w:rPr>
          <w:b/>
        </w:rPr>
        <w:t>Proposal 1:</w:t>
      </w:r>
      <w:r>
        <w:t xml:space="preserve"> </w:t>
      </w:r>
      <w:r w:rsidR="003E29FC">
        <w:t xml:space="preserve">Consider to move the gamma </w:t>
      </w:r>
      <w:proofErr w:type="spellStart"/>
      <w:r w:rsidR="003E29FC">
        <w:t>testpoint</w:t>
      </w:r>
      <w:proofErr w:type="spellEnd"/>
      <w:r w:rsidR="003E29FC">
        <w:t xml:space="preserve"> to 90% of</w:t>
      </w:r>
      <w:r w:rsidR="00957D98">
        <w:t xml:space="preserve"> the Max throughput. With MCS 12</w:t>
      </w:r>
      <w:r w:rsidR="003E29FC">
        <w:t xml:space="preserve"> the </w:t>
      </w:r>
      <w:r w:rsidR="003E29FC" w:rsidRPr="003E29FC">
        <w:rPr>
          <w:rFonts w:ascii="Symbol" w:hAnsi="Symbol"/>
        </w:rPr>
        <w:t></w:t>
      </w:r>
      <w:r w:rsidR="003E29FC">
        <w:t xml:space="preserve">-value </w:t>
      </w:r>
      <w:r w:rsidR="00957D98">
        <w:t>will decrease somewhat.</w:t>
      </w:r>
    </w:p>
    <w:p w14:paraId="7E0B961F" w14:textId="2BF73DC9" w:rsidR="003F7A77" w:rsidRDefault="00230357" w:rsidP="003F7A77">
      <w:r>
        <w:rPr>
          <w:b/>
        </w:rPr>
        <w:t>Proposal 2</w:t>
      </w:r>
      <w:r w:rsidR="003F7A77" w:rsidRPr="009B483F">
        <w:rPr>
          <w:b/>
        </w:rPr>
        <w:t>:</w:t>
      </w:r>
      <w:r w:rsidR="003F7A77">
        <w:t xml:space="preserve"> It is proposed to create a PMI </w:t>
      </w:r>
      <w:proofErr w:type="spellStart"/>
      <w:r w:rsidR="00AF6575">
        <w:t>testcase</w:t>
      </w:r>
      <w:proofErr w:type="spellEnd"/>
      <w:r w:rsidR="00AF6575">
        <w:t xml:space="preserve"> for 1 Layer with fixed</w:t>
      </w:r>
      <w:r w:rsidR="003F7A77">
        <w:t xml:space="preserve"> CQI </w:t>
      </w:r>
      <w:r w:rsidR="00957D98">
        <w:t xml:space="preserve">MCS=12 </w:t>
      </w:r>
      <w:r w:rsidR="003F7A77">
        <w:t xml:space="preserve">and High Correlation. </w:t>
      </w:r>
    </w:p>
    <w:p w14:paraId="0D40579B" w14:textId="77777777" w:rsidR="003F7A77" w:rsidRPr="00643591" w:rsidRDefault="003F7A77" w:rsidP="003F7A77"/>
    <w:p w14:paraId="5794EFE2" w14:textId="544C46AE" w:rsidR="000046E7" w:rsidRDefault="009B483F" w:rsidP="000046E7">
      <w:pPr>
        <w:pStyle w:val="Heading1"/>
        <w:ind w:hanging="2582"/>
      </w:pPr>
      <w:r>
        <w:t>Conclusion</w:t>
      </w:r>
    </w:p>
    <w:p w14:paraId="0BD4BBE9" w14:textId="77777777" w:rsidR="00957D98" w:rsidRPr="00184CF6" w:rsidRDefault="00957D98" w:rsidP="00957D98">
      <w:pPr>
        <w:rPr>
          <w:rFonts w:cs="v5.0.0"/>
          <w:color w:val="000000" w:themeColor="text1"/>
        </w:rPr>
      </w:pPr>
      <w:r>
        <w:rPr>
          <w:rFonts w:cs="v5.0.0"/>
          <w:b/>
          <w:color w:val="000000" w:themeColor="text1"/>
        </w:rPr>
        <w:t>Observation 1</w:t>
      </w:r>
      <w:r w:rsidRPr="00C07A0A">
        <w:rPr>
          <w:rFonts w:cs="v5.0.0"/>
          <w:b/>
          <w:color w:val="000000" w:themeColor="text1"/>
        </w:rPr>
        <w:t>:</w:t>
      </w:r>
      <w:r w:rsidRPr="00184CF6">
        <w:rPr>
          <w:rFonts w:cs="v5.0.0"/>
          <w:color w:val="000000" w:themeColor="text1"/>
        </w:rPr>
        <w:t xml:space="preserve"> </w:t>
      </w:r>
      <w:r>
        <w:rPr>
          <w:rFonts w:cs="v5.0.0"/>
          <w:color w:val="000000" w:themeColor="text1"/>
        </w:rPr>
        <w:t xml:space="preserve">The throughput with the random </w:t>
      </w:r>
      <w:proofErr w:type="spellStart"/>
      <w:r>
        <w:rPr>
          <w:rFonts w:cs="v5.0.0"/>
          <w:color w:val="000000" w:themeColor="text1"/>
        </w:rPr>
        <w:t>precoder</w:t>
      </w:r>
      <w:proofErr w:type="spellEnd"/>
      <w:r>
        <w:rPr>
          <w:rFonts w:cs="v5.0.0"/>
          <w:color w:val="000000" w:themeColor="text1"/>
        </w:rPr>
        <w:t xml:space="preserve"> is low at the SNR when throughput is reaching 70% of max throughput with the follow PMI. Thereby the gamma </w:t>
      </w:r>
      <w:proofErr w:type="gramStart"/>
      <w:r>
        <w:rPr>
          <w:rFonts w:cs="v5.0.0"/>
          <w:color w:val="000000" w:themeColor="text1"/>
        </w:rPr>
        <w:t>values becomes</w:t>
      </w:r>
      <w:proofErr w:type="gramEnd"/>
      <w:r>
        <w:rPr>
          <w:rFonts w:cs="v5.0.0"/>
          <w:color w:val="000000" w:themeColor="text1"/>
        </w:rPr>
        <w:t xml:space="preserve"> large.</w:t>
      </w:r>
    </w:p>
    <w:p w14:paraId="7B399390" w14:textId="77777777" w:rsidR="00957D98" w:rsidRDefault="00957D98" w:rsidP="00957D98">
      <w:r w:rsidRPr="00F85EEC">
        <w:rPr>
          <w:b/>
        </w:rPr>
        <w:t>Proposal 1:</w:t>
      </w:r>
      <w:r>
        <w:t xml:space="preserve"> Consider to move the gamma </w:t>
      </w:r>
      <w:proofErr w:type="spellStart"/>
      <w:r>
        <w:t>testpoint</w:t>
      </w:r>
      <w:proofErr w:type="spellEnd"/>
      <w:r>
        <w:t xml:space="preserve"> to 90% of the Max throughput. With MCS 12 the </w:t>
      </w:r>
      <w:r w:rsidRPr="003E29FC">
        <w:rPr>
          <w:rFonts w:ascii="Symbol" w:hAnsi="Symbol"/>
        </w:rPr>
        <w:t></w:t>
      </w:r>
      <w:r>
        <w:t>-value will decrease somewhat.</w:t>
      </w:r>
    </w:p>
    <w:p w14:paraId="6ADEE4CF" w14:textId="77777777" w:rsidR="00957D98" w:rsidRDefault="00957D98" w:rsidP="00957D98">
      <w:r>
        <w:rPr>
          <w:b/>
        </w:rPr>
        <w:t>Proposal 2</w:t>
      </w:r>
      <w:r w:rsidRPr="009B483F">
        <w:rPr>
          <w:b/>
        </w:rPr>
        <w:t>:</w:t>
      </w:r>
      <w:r>
        <w:t xml:space="preserve"> It is proposed to create a PMI </w:t>
      </w:r>
      <w:proofErr w:type="spellStart"/>
      <w:r>
        <w:t>testcase</w:t>
      </w:r>
      <w:proofErr w:type="spellEnd"/>
      <w:r>
        <w:t xml:space="preserve"> for 1 Layer with fixed CQI MCS=12 and High Correlation. </w:t>
      </w:r>
    </w:p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289ED01B" w14:textId="42DB2F72" w:rsidR="00AD21EF" w:rsidRPr="00384578" w:rsidRDefault="0093716F" w:rsidP="00643591">
      <w:pPr>
        <w:numPr>
          <w:ilvl w:val="0"/>
          <w:numId w:val="18"/>
        </w:numPr>
        <w:rPr>
          <w:b/>
        </w:rPr>
      </w:pPr>
      <w:r>
        <w:rPr>
          <w:b/>
        </w:rPr>
        <w:t xml:space="preserve">R4-160812: </w:t>
      </w:r>
      <w:r w:rsidR="00010ECE">
        <w:rPr>
          <w:b/>
        </w:rPr>
        <w:t>“</w:t>
      </w:r>
      <w:r w:rsidRPr="00010ECE">
        <w:rPr>
          <w:i/>
          <w:sz w:val="22"/>
        </w:rPr>
        <w:t>Discussion on testing of PMI for 4Rx</w:t>
      </w:r>
      <w:r w:rsidR="00010ECE">
        <w:rPr>
          <w:sz w:val="22"/>
        </w:rPr>
        <w:t>”,</w:t>
      </w:r>
      <w:r w:rsidR="00010ECE" w:rsidRPr="00010ECE">
        <w:rPr>
          <w:i/>
          <w:sz w:val="22"/>
        </w:rPr>
        <w:t xml:space="preserve"> </w:t>
      </w:r>
      <w:r w:rsidR="00010ECE" w:rsidRPr="00010ECE">
        <w:rPr>
          <w:sz w:val="22"/>
        </w:rPr>
        <w:t>RAN4-78, Ericsson</w:t>
      </w:r>
    </w:p>
    <w:sectPr w:rsidR="00AD21EF" w:rsidRPr="0038457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64E6E" w14:textId="77777777" w:rsidR="00354136" w:rsidRDefault="00354136">
      <w:r>
        <w:separator/>
      </w:r>
    </w:p>
  </w:endnote>
  <w:endnote w:type="continuationSeparator" w:id="0">
    <w:p w14:paraId="5FA914CC" w14:textId="77777777" w:rsidR="00354136" w:rsidRDefault="00354136">
      <w:r>
        <w:continuationSeparator/>
      </w:r>
    </w:p>
  </w:endnote>
  <w:endnote w:type="continuationNotice" w:id="1">
    <w:p w14:paraId="4C2377FC" w14:textId="77777777" w:rsidR="00354136" w:rsidRDefault="00354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5548D2" w:rsidRDefault="00554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000D1" w14:textId="77777777" w:rsidR="00354136" w:rsidRDefault="00354136">
      <w:r>
        <w:separator/>
      </w:r>
    </w:p>
  </w:footnote>
  <w:footnote w:type="continuationSeparator" w:id="0">
    <w:p w14:paraId="56A2865C" w14:textId="77777777" w:rsidR="00354136" w:rsidRDefault="00354136">
      <w:r>
        <w:continuationSeparator/>
      </w:r>
    </w:p>
  </w:footnote>
  <w:footnote w:type="continuationNotice" w:id="1">
    <w:p w14:paraId="6767C784" w14:textId="77777777" w:rsidR="00354136" w:rsidRDefault="003541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5548D2" w:rsidRDefault="00554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15FE7"/>
    <w:multiLevelType w:val="hybridMultilevel"/>
    <w:tmpl w:val="1736DD48"/>
    <w:lvl w:ilvl="0" w:tplc="A3AC6EF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6B9A56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D250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09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2B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6AB5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85C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018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6E52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8">
    <w:nsid w:val="29B4109F"/>
    <w:multiLevelType w:val="hybridMultilevel"/>
    <w:tmpl w:val="929E4A46"/>
    <w:lvl w:ilvl="0" w:tplc="E444AF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A8658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FECF44">
      <w:start w:val="263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C8610">
      <w:start w:val="263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22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BA7C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AE8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4009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0B4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6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1"/>
  </w:num>
  <w:num w:numId="5">
    <w:abstractNumId w:val="12"/>
  </w:num>
  <w:num w:numId="6">
    <w:abstractNumId w:val="9"/>
  </w:num>
  <w:num w:numId="7">
    <w:abstractNumId w:val="16"/>
  </w:num>
  <w:num w:numId="8">
    <w:abstractNumId w:val="0"/>
  </w:num>
  <w:num w:numId="9">
    <w:abstractNumId w:val="10"/>
  </w:num>
  <w:num w:numId="10">
    <w:abstractNumId w:val="2"/>
  </w:num>
  <w:num w:numId="11">
    <w:abstractNumId w:val="15"/>
  </w:num>
  <w:num w:numId="12">
    <w:abstractNumId w:val="7"/>
  </w:num>
  <w:num w:numId="13">
    <w:abstractNumId w:val="3"/>
  </w:num>
  <w:num w:numId="14">
    <w:abstractNumId w:val="13"/>
  </w:num>
  <w:num w:numId="15">
    <w:abstractNumId w:val="5"/>
  </w:num>
  <w:num w:numId="16">
    <w:abstractNumId w:val="11"/>
  </w:num>
  <w:num w:numId="17">
    <w:abstractNumId w:val="19"/>
  </w:num>
  <w:num w:numId="18">
    <w:abstractNumId w:val="14"/>
  </w:num>
  <w:num w:numId="19">
    <w:abstractNumId w:val="6"/>
  </w:num>
  <w:num w:numId="20">
    <w:abstractNumId w:val="6"/>
  </w:num>
  <w:num w:numId="21">
    <w:abstractNumId w:val="21"/>
  </w:num>
  <w:num w:numId="22">
    <w:abstractNumId w:val="20"/>
  </w:num>
  <w:num w:numId="23">
    <w:abstractNumId w:val="19"/>
  </w:num>
  <w:num w:numId="24">
    <w:abstractNumId w:val="18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10ECE"/>
    <w:rsid w:val="000176DC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2110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4CF6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C794E"/>
    <w:rsid w:val="001D042F"/>
    <w:rsid w:val="001D0DCF"/>
    <w:rsid w:val="001D171F"/>
    <w:rsid w:val="001D1FAB"/>
    <w:rsid w:val="001D213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0357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4E8C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07F0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136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29FC"/>
    <w:rsid w:val="003E340E"/>
    <w:rsid w:val="003E3B36"/>
    <w:rsid w:val="003F0A59"/>
    <w:rsid w:val="003F0C76"/>
    <w:rsid w:val="003F20F8"/>
    <w:rsid w:val="003F26E1"/>
    <w:rsid w:val="003F2A8F"/>
    <w:rsid w:val="003F7A77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6F5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03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2F91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06A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46B1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4DE7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013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932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511A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205B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C99"/>
    <w:rsid w:val="007B0002"/>
    <w:rsid w:val="007B01DE"/>
    <w:rsid w:val="007B3929"/>
    <w:rsid w:val="007B512A"/>
    <w:rsid w:val="007B537A"/>
    <w:rsid w:val="007B55D3"/>
    <w:rsid w:val="007B590C"/>
    <w:rsid w:val="007B5CCE"/>
    <w:rsid w:val="007B611F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267"/>
    <w:rsid w:val="007E0C28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2C6"/>
    <w:rsid w:val="0082172E"/>
    <w:rsid w:val="008249C4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16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57D98"/>
    <w:rsid w:val="00960FCD"/>
    <w:rsid w:val="00963D91"/>
    <w:rsid w:val="00964B95"/>
    <w:rsid w:val="0096551F"/>
    <w:rsid w:val="009656C2"/>
    <w:rsid w:val="0096655A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A542A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5D3E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1843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1EF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575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6C6C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07A0A"/>
    <w:rsid w:val="00C11144"/>
    <w:rsid w:val="00C11EC9"/>
    <w:rsid w:val="00C14112"/>
    <w:rsid w:val="00C14C9B"/>
    <w:rsid w:val="00C15E27"/>
    <w:rsid w:val="00C160F7"/>
    <w:rsid w:val="00C20735"/>
    <w:rsid w:val="00C2078C"/>
    <w:rsid w:val="00C21C0D"/>
    <w:rsid w:val="00C22264"/>
    <w:rsid w:val="00C237A2"/>
    <w:rsid w:val="00C23D99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3BA6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97B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0917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2738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17F5"/>
    <w:rsid w:val="00ED20E9"/>
    <w:rsid w:val="00ED28E0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67DB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5EEC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921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9309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390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021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9342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73E7-E9DE-490F-BA0F-4942B5A6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2</cp:revision>
  <cp:lastPrinted>2007-06-18T08:31:00Z</cp:lastPrinted>
  <dcterms:created xsi:type="dcterms:W3CDTF">2016-05-13T03:06:00Z</dcterms:created>
  <dcterms:modified xsi:type="dcterms:W3CDTF">2016-05-13T03:06:00Z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